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81D" w:rsidRDefault="0028281D" w:rsidP="000E2B88">
      <w: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440.25pt;height:101.25pt" adj="6924" fillcolor="#60c" strokecolor="#c9f">
            <v:fill color2="#c0c" focus="100%" type="gradient"/>
            <v:shadow on="t" color="#99f" opacity="52429f" offset="3pt,3pt"/>
            <v:textpath style="font-family:&quot;Comic Sans MS&quot;;v-text-kern:t" trim="t" fitpath="t" string="Never Shake a Baby campaign"/>
          </v:shape>
        </w:pict>
      </w:r>
    </w:p>
    <w:p w:rsidR="0028281D" w:rsidRDefault="0028281D" w:rsidP="000E2B88">
      <w:pPr>
        <w:rPr>
          <w:sz w:val="28"/>
          <w:szCs w:val="28"/>
        </w:rPr>
      </w:pPr>
      <w:r w:rsidRPr="000E2B88">
        <w:rPr>
          <w:sz w:val="28"/>
          <w:szCs w:val="28"/>
        </w:rPr>
        <w:t>Hi, I am here to talk to you about the Never Shake a Baby campaign.</w:t>
      </w:r>
      <w:r>
        <w:rPr>
          <w:sz w:val="28"/>
          <w:szCs w:val="28"/>
        </w:rPr>
        <w:t xml:space="preserve"> This campaign is here to show and tell people to stop and think when a baby cries. I personally think this campaign is a good idea because it is very sad and tragic to hear about people that shake their babies! But now there’s people here to stop it.....Once and for All! Well maybe not Once and for All, but just to stop it from happening a lot.</w:t>
      </w:r>
    </w:p>
    <w:p w:rsidR="0028281D" w:rsidRDefault="0028281D" w:rsidP="000E2B88">
      <w:pPr>
        <w:rPr>
          <w:sz w:val="28"/>
          <w:szCs w:val="28"/>
          <w:u w:val="single"/>
        </w:rPr>
      </w:pPr>
      <w:r w:rsidRPr="00684EF8">
        <w:rPr>
          <w:sz w:val="28"/>
          <w:szCs w:val="28"/>
          <w:u w:val="single"/>
        </w:rPr>
        <w:t>What happens to a baby when is shook?</w:t>
      </w:r>
    </w:p>
    <w:p w:rsidR="0028281D" w:rsidRDefault="0028281D" w:rsidP="000E2B88">
      <w:pPr>
        <w:rPr>
          <w:sz w:val="28"/>
          <w:szCs w:val="28"/>
        </w:rPr>
      </w:pPr>
      <w:r>
        <w:rPr>
          <w:sz w:val="28"/>
          <w:szCs w:val="28"/>
        </w:rPr>
        <w:t xml:space="preserve">When babies are shaken their brains are like a rattle that rattles around inside their head. That can give them </w:t>
      </w:r>
      <w:r w:rsidRPr="00684EF8">
        <w:rPr>
          <w:b/>
          <w:bCs/>
          <w:sz w:val="28"/>
          <w:szCs w:val="28"/>
        </w:rPr>
        <w:t>serious</w:t>
      </w:r>
      <w:r>
        <w:rPr>
          <w:b/>
          <w:bCs/>
          <w:sz w:val="28"/>
          <w:szCs w:val="28"/>
        </w:rPr>
        <w:t xml:space="preserve"> </w:t>
      </w:r>
      <w:r w:rsidRPr="00684EF8">
        <w:rPr>
          <w:sz w:val="28"/>
          <w:szCs w:val="28"/>
        </w:rPr>
        <w:t>brain damage</w:t>
      </w:r>
      <w:r>
        <w:rPr>
          <w:sz w:val="28"/>
          <w:szCs w:val="28"/>
        </w:rPr>
        <w:t xml:space="preserve">... but sadly most of them </w:t>
      </w:r>
      <w:r>
        <w:rPr>
          <w:b/>
          <w:bCs/>
          <w:sz w:val="28"/>
          <w:szCs w:val="28"/>
        </w:rPr>
        <w:t>die</w:t>
      </w:r>
      <w:r>
        <w:rPr>
          <w:sz w:val="28"/>
          <w:szCs w:val="28"/>
        </w:rPr>
        <w:t xml:space="preserve"> from being shook. The reason why they get brain damage or even die is because their brains have not yet been developed.</w:t>
      </w:r>
    </w:p>
    <w:p w:rsidR="0028281D" w:rsidRDefault="0028281D" w:rsidP="000E2B88">
      <w:pPr>
        <w:rPr>
          <w:sz w:val="28"/>
          <w:szCs w:val="28"/>
          <w:u w:val="single"/>
        </w:rPr>
      </w:pPr>
      <w:r w:rsidRPr="00684EF8">
        <w:rPr>
          <w:sz w:val="28"/>
          <w:szCs w:val="28"/>
          <w:u w:val="single"/>
        </w:rPr>
        <w:t>How many babies are shaken every year?</w:t>
      </w:r>
    </w:p>
    <w:p w:rsidR="0028281D" w:rsidRDefault="0028281D" w:rsidP="000E2B88">
      <w:pPr>
        <w:rPr>
          <w:b/>
          <w:bCs/>
          <w:sz w:val="28"/>
          <w:szCs w:val="28"/>
        </w:rPr>
      </w:pPr>
      <w:r>
        <w:rPr>
          <w:sz w:val="28"/>
          <w:szCs w:val="28"/>
        </w:rPr>
        <w:t xml:space="preserve">Around </w:t>
      </w:r>
      <w:r>
        <w:rPr>
          <w:b/>
          <w:bCs/>
          <w:sz w:val="28"/>
          <w:szCs w:val="28"/>
        </w:rPr>
        <w:t xml:space="preserve">23 </w:t>
      </w:r>
      <w:r>
        <w:rPr>
          <w:sz w:val="28"/>
          <w:szCs w:val="28"/>
        </w:rPr>
        <w:t xml:space="preserve">babies each year are in hospital after from being shaken!! – </w:t>
      </w:r>
      <w:r>
        <w:rPr>
          <w:b/>
          <w:bCs/>
          <w:sz w:val="28"/>
          <w:szCs w:val="28"/>
        </w:rPr>
        <w:t>Very disappointing.</w:t>
      </w:r>
    </w:p>
    <w:p w:rsidR="0028281D" w:rsidRDefault="0028281D" w:rsidP="000E2B88">
      <w:pPr>
        <w:rPr>
          <w:sz w:val="28"/>
          <w:szCs w:val="28"/>
        </w:rPr>
      </w:pPr>
      <w:r>
        <w:rPr>
          <w:sz w:val="28"/>
          <w:szCs w:val="28"/>
        </w:rPr>
        <w:t>The Never Shake a Baby campaign was launched in November 2009 last year. Almost 7 – 9 months ago.</w:t>
      </w:r>
    </w:p>
    <w:p w:rsidR="0028281D" w:rsidRDefault="0028281D" w:rsidP="000E2B88">
      <w:pPr>
        <w:rPr>
          <w:sz w:val="28"/>
          <w:szCs w:val="28"/>
          <w:u w:val="single"/>
        </w:rPr>
      </w:pPr>
      <w:r w:rsidRPr="00684EF8">
        <w:rPr>
          <w:sz w:val="28"/>
          <w:szCs w:val="28"/>
          <w:u w:val="single"/>
        </w:rPr>
        <w:t>Why do people shake babies?</w:t>
      </w:r>
    </w:p>
    <w:p w:rsidR="0028281D" w:rsidRDefault="0028281D" w:rsidP="000E2B88">
      <w:pPr>
        <w:rPr>
          <w:sz w:val="28"/>
          <w:szCs w:val="28"/>
        </w:rPr>
      </w:pPr>
      <w:r>
        <w:rPr>
          <w:sz w:val="28"/>
          <w:szCs w:val="28"/>
        </w:rPr>
        <w:t>As I said at the beginning “People shake their babies because they get annoyed/or frustrated with all the crying.” I think they should just stay calm and hold them in their arms and swing them side to side in their arms. That would cheer them up.</w:t>
      </w:r>
    </w:p>
    <w:p w:rsidR="0028281D" w:rsidRDefault="0028281D" w:rsidP="000E2B88">
      <w:pPr>
        <w:rPr>
          <w:sz w:val="28"/>
          <w:szCs w:val="28"/>
        </w:rPr>
      </w:pPr>
      <w:r>
        <w:rPr>
          <w:sz w:val="28"/>
          <w:szCs w:val="28"/>
        </w:rPr>
        <w:t>Now based on all of this, I hope that you’ll make the right decision and when you become parents that you will..... “Never Ever Shake a Baby!”</w:t>
      </w:r>
    </w:p>
    <w:p w:rsidR="0028281D" w:rsidRDefault="0028281D" w:rsidP="000E2B88">
      <w:pPr>
        <w:rPr>
          <w:sz w:val="28"/>
          <w:szCs w:val="28"/>
        </w:rPr>
      </w:pPr>
    </w:p>
    <w:p w:rsidR="0028281D" w:rsidRPr="00684EF8" w:rsidRDefault="0028281D" w:rsidP="000E2B88">
      <w:pPr>
        <w:rPr>
          <w:sz w:val="28"/>
          <w:szCs w:val="28"/>
        </w:rPr>
      </w:pPr>
      <w:r>
        <w:rPr>
          <w:sz w:val="28"/>
          <w:szCs w:val="28"/>
        </w:rPr>
        <w:t xml:space="preserve"> </w:t>
      </w:r>
    </w:p>
    <w:p w:rsidR="0028281D" w:rsidRPr="00684EF8" w:rsidRDefault="0028281D" w:rsidP="000E2B88">
      <w:pPr>
        <w:rPr>
          <w:sz w:val="28"/>
          <w:szCs w:val="28"/>
        </w:rPr>
      </w:pPr>
    </w:p>
    <w:sectPr w:rsidR="0028281D" w:rsidRPr="00684EF8" w:rsidSect="0056039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20"/>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0023"/>
    <w:rsid w:val="000428E9"/>
    <w:rsid w:val="000E2B88"/>
    <w:rsid w:val="0028281D"/>
    <w:rsid w:val="00550023"/>
    <w:rsid w:val="00560393"/>
    <w:rsid w:val="005656A0"/>
    <w:rsid w:val="005C69FF"/>
    <w:rsid w:val="00684EF8"/>
    <w:rsid w:val="009A6940"/>
    <w:rsid w:val="00B2622E"/>
    <w:rsid w:val="00B839D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393"/>
    <w:pPr>
      <w:spacing w:after="200" w:line="276" w:lineRule="auto"/>
    </w:pPr>
    <w:rPr>
      <w:rFonts w:cs="Calibri"/>
      <w:lang w:val="en-N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207</Words>
  <Characters>1181</Characters>
  <Application>Microsoft Office Outlook</Application>
  <DocSecurity>0</DocSecurity>
  <Lines>0</Lines>
  <Paragraphs>0</Paragraphs>
  <ScaleCrop>false</ScaleCrop>
  <Company>Pukekohe Hill School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Administrator</dc:creator>
  <cp:keywords/>
  <dc:description/>
  <cp:lastModifiedBy>Dave</cp:lastModifiedBy>
  <cp:revision>2</cp:revision>
  <dcterms:created xsi:type="dcterms:W3CDTF">2010-06-10T08:38:00Z</dcterms:created>
  <dcterms:modified xsi:type="dcterms:W3CDTF">2010-06-10T08:38:00Z</dcterms:modified>
</cp:coreProperties>
</file>